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Isle of Wight East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Isle of Wight East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Isle of Wight East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Isle of Wight East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Isle of Wight East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6.8%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Isle of Wight East are estimated to have a score of 1-2 on the PGSI (low-risk gambling), whilst </w:t>
      </w:r>
      <w:r w:rsidRPr="00773DF7">
        <w:rPr>
          <w:rFonts w:ascii="Libre Franklin Light" w:hAnsi="Libre Franklin Light" w:cs="Calibri Light"/>
          <w:b/>
          <w:bCs/>
          <w:color w:val="C45911" w:themeColor="accent2" w:themeShade="BF"/>
        </w:rPr>
        <w:t xml:space="preserve">2.8%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55.6% </w:t>
      </w:r>
      <w:r w:rsidRPr="004747BF">
        <w:rPr>
          <w:rFonts w:ascii="Libre Franklin Light" w:eastAsia="Times New Roman" w:hAnsi="Libre Franklin Light" w:cs="Calibri Light"/>
        </w:rPr>
        <w:t xml:space="preserve">of those respondents classified as PGSI 8+ in Isle of Wight East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Isle of Wight East is estimated to be </w:t>
      </w:r>
      <w:r w:rsidRPr="00773DF7">
        <w:rPr>
          <w:rFonts w:ascii="Libre Franklin Light" w:eastAsia="Times New Roman" w:hAnsi="Libre Franklin Light" w:cs="Calibri Light"/>
          <w:b/>
          <w:bCs/>
          <w:color w:val="C45911" w:themeColor="accent2" w:themeShade="BF"/>
        </w:rPr>
        <w:t xml:space="preserve">£840,376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Isle of Wight East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11.5%</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6.8%</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Isle of Wight East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2.8%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Isle of Wight East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Isle of Wight Ea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Isle of Wight East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Isle of Wight Ea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Isle of Wight East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18.5%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 East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55.6%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Isle of Wight Ea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Isle of Wight East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2.8%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23.1%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Isle of Wight East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Isle of Wight East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45.0%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Isle of Wight East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Isle of Wight East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Isle of Wight East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£840,376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Isle of Wight East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£13,688</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£283,083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£20,279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£5,703</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£10,456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£507,167</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£840,376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Isle of Wight East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Isle of Wight East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East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Isle of Wight East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Isle of Wight East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Isle of Wight East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18.4%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 East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Isle of Wight East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Isle of Wight East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Isle of Wight East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3802048-F41F-475B-94C2-957800D273B8}"/>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